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601136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PHILIPOT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10811DA3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Farmer.</w:t>
      </w:r>
    </w:p>
    <w:p w14:paraId="445AA199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3F64AF0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AA5C9A7" w14:textId="77777777" w:rsidR="00477A54" w:rsidRDefault="00477A54" w:rsidP="00477A54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Huntingdonshire the moiety of the taxes of a fifteenth and a tenth which were granted to the King at the last Parliament.</w:t>
      </w:r>
    </w:p>
    <w:p w14:paraId="4535FE29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4364335A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612CFF8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AC159D9" w14:textId="77777777" w:rsidR="00477A54" w:rsidRDefault="00477A54" w:rsidP="00477A54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2023</w:t>
      </w:r>
    </w:p>
    <w:p w14:paraId="2AB279C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837764" w14:textId="77777777" w:rsidR="00477A54" w:rsidRDefault="00477A54" w:rsidP="009139A6">
      <w:r>
        <w:separator/>
      </w:r>
    </w:p>
  </w:endnote>
  <w:endnote w:type="continuationSeparator" w:id="0">
    <w:p w14:paraId="39F78D26" w14:textId="77777777" w:rsidR="00477A54" w:rsidRDefault="00477A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EEDC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4399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24D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BD6DC" w14:textId="77777777" w:rsidR="00477A54" w:rsidRDefault="00477A54" w:rsidP="009139A6">
      <w:r>
        <w:separator/>
      </w:r>
    </w:p>
  </w:footnote>
  <w:footnote w:type="continuationSeparator" w:id="0">
    <w:p w14:paraId="14566D5E" w14:textId="77777777" w:rsidR="00477A54" w:rsidRDefault="00477A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737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59C6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6C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A54"/>
    <w:rsid w:val="000666E0"/>
    <w:rsid w:val="002510B7"/>
    <w:rsid w:val="00270799"/>
    <w:rsid w:val="00477A54"/>
    <w:rsid w:val="005C130B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CCEAA"/>
  <w15:chartTrackingRefBased/>
  <w15:docId w15:val="{7E26A61E-BD5C-4C6E-8AF4-2E265BEC4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A54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2024-08-12T18:40:00Z</dcterms:created>
  <dcterms:modified xsi:type="dcterms:W3CDTF">2024-08-12T18:40:00Z</dcterms:modified>
</cp:coreProperties>
</file>